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B8F6" w14:textId="77777777" w:rsidR="00237FB2" w:rsidRDefault="00237FB2" w:rsidP="00237FB2">
      <w:pPr>
        <w:pStyle w:val="NoSpacing"/>
      </w:pPr>
      <w:r>
        <w:rPr>
          <w:u w:val="single"/>
        </w:rPr>
        <w:t>William COATE, M.A.</w:t>
      </w:r>
      <w:r>
        <w:t xml:space="preserve">      (fl.1482)</w:t>
      </w:r>
    </w:p>
    <w:p w14:paraId="2D8585B1" w14:textId="77777777" w:rsidR="00237FB2" w:rsidRDefault="00237FB2" w:rsidP="00237FB2">
      <w:pPr>
        <w:pStyle w:val="NoSpacing"/>
      </w:pPr>
    </w:p>
    <w:p w14:paraId="7666A659" w14:textId="77777777" w:rsidR="00237FB2" w:rsidRDefault="00237FB2" w:rsidP="00237FB2">
      <w:pPr>
        <w:pStyle w:val="NoSpacing"/>
      </w:pPr>
    </w:p>
    <w:p w14:paraId="5B08965F" w14:textId="77777777" w:rsidR="00237FB2" w:rsidRDefault="00237FB2" w:rsidP="00237FB2">
      <w:pPr>
        <w:pStyle w:val="NoSpacing"/>
      </w:pPr>
      <w:r>
        <w:t>21 Aug.1482</w:t>
      </w:r>
      <w:r>
        <w:tab/>
        <w:t xml:space="preserve">He was instituted to a </w:t>
      </w:r>
      <w:proofErr w:type="spellStart"/>
      <w:r>
        <w:t>prebend</w:t>
      </w:r>
      <w:proofErr w:type="spellEnd"/>
      <w:r>
        <w:t xml:space="preserve"> in the church of </w:t>
      </w:r>
      <w:proofErr w:type="spellStart"/>
      <w:r>
        <w:t>Osmotherley</w:t>
      </w:r>
      <w:proofErr w:type="spellEnd"/>
      <w:r>
        <w:t>, North Riding</w:t>
      </w:r>
    </w:p>
    <w:p w14:paraId="737DA608" w14:textId="77777777" w:rsidR="00237FB2" w:rsidRDefault="00237FB2" w:rsidP="00237FB2">
      <w:pPr>
        <w:pStyle w:val="NoSpacing"/>
      </w:pPr>
      <w:r>
        <w:tab/>
      </w:r>
      <w:r>
        <w:tab/>
        <w:t xml:space="preserve">of Yorkshire, in the person of William </w:t>
      </w:r>
      <w:proofErr w:type="spellStart"/>
      <w:r>
        <w:t>Squier</w:t>
      </w:r>
      <w:proofErr w:type="spellEnd"/>
      <w:r>
        <w:t>, his proctor(q.v.).</w:t>
      </w:r>
    </w:p>
    <w:p w14:paraId="365773D9" w14:textId="77777777" w:rsidR="00237FB2" w:rsidRDefault="00237FB2" w:rsidP="00237FB2">
      <w:pPr>
        <w:pStyle w:val="NoSpacing"/>
      </w:pPr>
      <w:r>
        <w:tab/>
      </w:r>
      <w:r>
        <w:tab/>
        <w:t>(“The Register of Thomas Rotherham, Archbishop of York 1480-1500</w:t>
      </w:r>
    </w:p>
    <w:p w14:paraId="540417E2" w14:textId="77777777" w:rsidR="00237FB2" w:rsidRDefault="00237FB2" w:rsidP="00237FB2">
      <w:pPr>
        <w:pStyle w:val="NoSpacing"/>
        <w:ind w:left="720" w:firstLine="720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p.22)</w:t>
      </w:r>
    </w:p>
    <w:p w14:paraId="3C1520F4" w14:textId="77777777" w:rsidR="00237FB2" w:rsidRDefault="00237FB2" w:rsidP="00237FB2">
      <w:pPr>
        <w:pStyle w:val="NoSpacing"/>
      </w:pPr>
    </w:p>
    <w:p w14:paraId="119E010B" w14:textId="77777777" w:rsidR="00237FB2" w:rsidRDefault="00237FB2" w:rsidP="00237FB2">
      <w:pPr>
        <w:pStyle w:val="NoSpacing"/>
      </w:pPr>
    </w:p>
    <w:p w14:paraId="759AB2A6" w14:textId="341926B4" w:rsidR="00237FB2" w:rsidRDefault="00237FB2" w:rsidP="00237FB2">
      <w:pPr>
        <w:pStyle w:val="NoSpacing"/>
      </w:pPr>
      <w:r>
        <w:t>4 May 2019</w:t>
      </w:r>
    </w:p>
    <w:p w14:paraId="43EEA6ED" w14:textId="35869C47" w:rsidR="000C3D16" w:rsidRDefault="000C3D16" w:rsidP="00237FB2">
      <w:pPr>
        <w:pStyle w:val="NoSpacing"/>
      </w:pPr>
    </w:p>
    <w:p w14:paraId="082622E4" w14:textId="77777777" w:rsidR="000C3D16" w:rsidRDefault="000C3D16" w:rsidP="00237FB2">
      <w:pPr>
        <w:pStyle w:val="NoSpacing"/>
      </w:pPr>
      <w:bookmarkStart w:id="0" w:name="_GoBack"/>
      <w:bookmarkEnd w:id="0"/>
    </w:p>
    <w:p w14:paraId="181194B6" w14:textId="77777777" w:rsidR="006B2F86" w:rsidRPr="00E71FC3" w:rsidRDefault="000C3D16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F28C0" w14:textId="77777777" w:rsidR="00237FB2" w:rsidRDefault="00237FB2" w:rsidP="00E71FC3">
      <w:pPr>
        <w:spacing w:after="0" w:line="240" w:lineRule="auto"/>
      </w:pPr>
      <w:r>
        <w:separator/>
      </w:r>
    </w:p>
  </w:endnote>
  <w:endnote w:type="continuationSeparator" w:id="0">
    <w:p w14:paraId="52B4BCC1" w14:textId="77777777" w:rsidR="00237FB2" w:rsidRDefault="00237F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5F6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2CE13" w14:textId="77777777" w:rsidR="00237FB2" w:rsidRDefault="00237FB2" w:rsidP="00E71FC3">
      <w:pPr>
        <w:spacing w:after="0" w:line="240" w:lineRule="auto"/>
      </w:pPr>
      <w:r>
        <w:separator/>
      </w:r>
    </w:p>
  </w:footnote>
  <w:footnote w:type="continuationSeparator" w:id="0">
    <w:p w14:paraId="505FA150" w14:textId="77777777" w:rsidR="00237FB2" w:rsidRDefault="00237F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FB2"/>
    <w:rsid w:val="000C3D16"/>
    <w:rsid w:val="001A7C09"/>
    <w:rsid w:val="00237FB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0A89F"/>
  <w15:chartTrackingRefBased/>
  <w15:docId w15:val="{AEF79783-555D-4330-BDAF-0BF9606D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2019-05-21T19:35:00Z</dcterms:created>
  <dcterms:modified xsi:type="dcterms:W3CDTF">2020-02-13T09:13:00Z</dcterms:modified>
</cp:coreProperties>
</file>